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71B1AA6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FE428B">
        <w:rPr>
          <w:rFonts w:ascii="Arial" w:hAnsi="Arial" w:cs="Arial"/>
          <w:b/>
          <w:bCs/>
          <w:sz w:val="32"/>
          <w:szCs w:val="32"/>
          <w:lang w:val="en-US"/>
        </w:rPr>
        <w:t>06974</w:t>
      </w:r>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FC45D5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9A6378">
        <w:rPr>
          <w:rFonts w:ascii="Arial" w:hAnsi="Arial" w:cs="Arial"/>
          <w:sz w:val="24"/>
          <w:lang w:val="en-US" w:eastAsia="zh-CN"/>
        </w:rPr>
        <w:t>Further discussion on additional mandatory gap patterns for release 16</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2004AAC6"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E428B">
        <w:rPr>
          <w:rFonts w:ascii="Arial" w:hAnsi="Arial" w:cs="Arial"/>
          <w:sz w:val="24"/>
          <w:lang w:val="en-US" w:eastAsia="zh-CN"/>
        </w:rPr>
        <w:t>6.15.1.6</w:t>
      </w:r>
      <w:bookmarkStart w:id="0" w:name="_GoBack"/>
      <w:bookmarkEnd w:id="0"/>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7F6EA46" w:rsidR="00E948E9" w:rsidRDefault="005813AA" w:rsidP="002E5998">
      <w:pPr>
        <w:pStyle w:val="Heading1"/>
      </w:pPr>
      <w:r w:rsidRPr="00DA6BF8">
        <w:t>Introduction</w:t>
      </w:r>
    </w:p>
    <w:p w14:paraId="06866C14" w14:textId="216C3E4B" w:rsidR="003B3178" w:rsidRDefault="005224BA" w:rsidP="003B3178">
      <w:r>
        <w:t>In RAN4#94bis there was very good progress with signalling for mandatory measurement gap in release 16</w:t>
      </w:r>
      <w:r w:rsidR="00262EE7">
        <w:t xml:space="preserve">, which was informed to RAN2 by LS </w:t>
      </w:r>
      <w:r w:rsidR="00262EE7">
        <w:fldChar w:fldCharType="begin"/>
      </w:r>
      <w:r w:rsidR="00262EE7">
        <w:instrText xml:space="preserve"> REF _Ref39492777 \r \h </w:instrText>
      </w:r>
      <w:r w:rsidR="00262EE7">
        <w:fldChar w:fldCharType="separate"/>
      </w:r>
      <w:r w:rsidR="00262EE7">
        <w:t>[2]</w:t>
      </w:r>
      <w:r w:rsidR="00262EE7">
        <w:fldChar w:fldCharType="end"/>
      </w:r>
      <w:r w:rsidR="00262EE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224BA" w14:paraId="12CD07B7" w14:textId="77777777" w:rsidTr="000F73A6">
        <w:tc>
          <w:tcPr>
            <w:tcW w:w="10763" w:type="dxa"/>
            <w:shd w:val="clear" w:color="auto" w:fill="auto"/>
          </w:tcPr>
          <w:p w14:paraId="5EADA1F7" w14:textId="77777777" w:rsidR="005224BA" w:rsidRPr="000F73A6" w:rsidRDefault="005224BA" w:rsidP="000F73A6">
            <w:pPr>
              <w:jc w:val="both"/>
              <w:rPr>
                <w:rFonts w:ascii="Arial" w:eastAsia="PMingLiU" w:hAnsi="Arial" w:cs="Arial"/>
                <w:lang w:eastAsia="zh-TW"/>
              </w:rPr>
            </w:pPr>
            <w:r w:rsidRPr="000F73A6">
              <w:rPr>
                <w:rFonts w:ascii="Arial" w:hAnsi="Arial" w:cs="Arial"/>
                <w:lang w:eastAsia="zh-CN"/>
              </w:rPr>
              <w:t>For NR SA</w:t>
            </w:r>
            <w:r w:rsidRPr="000F73A6">
              <w:rPr>
                <w:rFonts w:ascii="Arial" w:eastAsia="PMingLiU" w:hAnsi="Arial" w:cs="Arial"/>
                <w:lang w:eastAsia="zh-TW"/>
              </w:rPr>
              <w:t xml:space="preserve"> and NR DC</w:t>
            </w:r>
          </w:p>
          <w:p w14:paraId="462B5A32" w14:textId="77777777" w:rsidR="005224BA" w:rsidRPr="000F73A6" w:rsidRDefault="005224BA" w:rsidP="000F73A6">
            <w:pPr>
              <w:numPr>
                <w:ilvl w:val="0"/>
                <w:numId w:val="6"/>
              </w:numPr>
              <w:jc w:val="both"/>
              <w:rPr>
                <w:rFonts w:cs="v4.2.0"/>
                <w:b/>
                <w:i/>
              </w:rPr>
            </w:pPr>
            <w:r w:rsidRPr="000F73A6">
              <w:rPr>
                <w:rFonts w:ascii="Arial" w:hAnsi="Arial" w:cs="Arial"/>
                <w:lang w:eastAsia="zh-CN"/>
              </w:rPr>
              <w:t xml:space="preserve">To mandate additional gap patterns in FR1, the UE capability for NR only measurement needs to be introduced as follows:  </w:t>
            </w:r>
          </w:p>
          <w:p w14:paraId="0830055C"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NR-only measurement means the target measurement objects to be measured within the measurement gap are all NR carriers.</w:t>
            </w:r>
          </w:p>
          <w:p w14:paraId="354A620E"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The UE capability is to indicate if the gap patterns from GP#2 to GP#11 can only be used to do NR only measurement and to indicate the gap patterns are supported by the UE. </w:t>
            </w:r>
          </w:p>
          <w:p w14:paraId="01A07F71" w14:textId="77777777" w:rsidR="005224BA" w:rsidRPr="000F73A6" w:rsidRDefault="005224BA" w:rsidP="000F73A6">
            <w:pPr>
              <w:numPr>
                <w:ilvl w:val="1"/>
                <w:numId w:val="6"/>
              </w:numPr>
              <w:jc w:val="both"/>
              <w:rPr>
                <w:rFonts w:ascii="Arial" w:hAnsi="Arial" w:cs="Arial"/>
                <w:lang w:eastAsia="zh-CN"/>
              </w:rPr>
            </w:pPr>
            <w:r w:rsidRPr="000F73A6">
              <w:rPr>
                <w:rFonts w:ascii="Arial" w:hAnsi="Arial" w:cs="Arial"/>
                <w:lang w:eastAsia="zh-CN"/>
              </w:rPr>
              <w:t xml:space="preserve">      UE capability shall be indicated for each gap pattern and shall be mandatory with capability signalling.</w:t>
            </w:r>
          </w:p>
          <w:p w14:paraId="0545C90D" w14:textId="77777777" w:rsidR="005224BA" w:rsidRPr="000F73A6" w:rsidRDefault="005224BA" w:rsidP="000F73A6">
            <w:pPr>
              <w:numPr>
                <w:ilvl w:val="0"/>
                <w:numId w:val="6"/>
              </w:numPr>
              <w:jc w:val="both"/>
              <w:rPr>
                <w:rFonts w:ascii="Arial" w:hAnsi="Arial" w:cs="Arial"/>
                <w:lang w:eastAsia="zh-CN"/>
              </w:rPr>
            </w:pPr>
            <w:r w:rsidRPr="000F73A6">
              <w:rPr>
                <w:rFonts w:ascii="Arial" w:hAnsi="Arial" w:cs="Arial" w:hint="eastAsia"/>
                <w:lang w:eastAsia="zh-CN"/>
              </w:rPr>
              <w:t xml:space="preserve">RAN4 </w:t>
            </w:r>
            <w:r w:rsidRPr="000F73A6">
              <w:rPr>
                <w:rFonts w:ascii="Arial" w:hAnsi="Arial" w:cs="Arial"/>
                <w:lang w:eastAsia="zh-CN"/>
              </w:rPr>
              <w:t>is still discussing what gap patterns shall be made mandatory in Rel-16 and will inform RAN2 once the decision is made.</w:t>
            </w:r>
          </w:p>
          <w:p w14:paraId="613EB7A3" w14:textId="77777777" w:rsidR="005224BA" w:rsidRPr="000F73A6" w:rsidRDefault="005224BA" w:rsidP="000F73A6">
            <w:pPr>
              <w:jc w:val="both"/>
              <w:rPr>
                <w:rFonts w:ascii="Arial" w:hAnsi="Arial" w:cs="Arial"/>
                <w:lang w:eastAsia="zh-CN"/>
              </w:rPr>
            </w:pPr>
            <w:r w:rsidRPr="000F73A6">
              <w:rPr>
                <w:rFonts w:ascii="Arial" w:hAnsi="Arial" w:cs="Arial"/>
                <w:lang w:eastAsia="zh-CN"/>
              </w:rPr>
              <w:t>For LTE SA, EN-DC, NE-DC</w:t>
            </w:r>
          </w:p>
          <w:p w14:paraId="3E17CB3A" w14:textId="77777777" w:rsidR="005224BA" w:rsidRPr="000F73A6" w:rsidRDefault="005224BA" w:rsidP="000F73A6">
            <w:pPr>
              <w:numPr>
                <w:ilvl w:val="0"/>
                <w:numId w:val="7"/>
              </w:numPr>
              <w:ind w:left="630"/>
              <w:jc w:val="both"/>
              <w:rPr>
                <w:lang w:val="en-US"/>
              </w:rPr>
            </w:pPr>
            <w:r w:rsidRPr="000F73A6">
              <w:rPr>
                <w:rFonts w:ascii="Arial" w:hAnsi="Arial" w:cs="Arial"/>
                <w:lang w:eastAsia="zh-CN"/>
              </w:rPr>
              <w:t xml:space="preserve">Introduce a new 1 bit UE capability to signal the support of the full set of measurement gap patterns which RAN4 makes mandatory for NR only measurement in NR SA and NR-DC mode. </w:t>
            </w:r>
          </w:p>
          <w:p w14:paraId="7A8D1E36" w14:textId="4CFEA3D1" w:rsidR="005224BA" w:rsidRPr="000F73A6" w:rsidRDefault="005224BA" w:rsidP="000F73A6">
            <w:pPr>
              <w:numPr>
                <w:ilvl w:val="0"/>
                <w:numId w:val="7"/>
              </w:numPr>
              <w:ind w:left="630"/>
              <w:jc w:val="both"/>
              <w:rPr>
                <w:lang w:val="en-US"/>
              </w:rPr>
            </w:pPr>
            <w:r w:rsidRPr="000F73A6">
              <w:rPr>
                <w:rFonts w:ascii="Arial" w:hAnsi="Arial" w:cs="Arial"/>
                <w:lang w:eastAsia="zh-CN"/>
              </w:rPr>
              <w:t xml:space="preserve">This new UE capability is an optional capability. </w:t>
            </w:r>
          </w:p>
        </w:tc>
      </w:tr>
    </w:tbl>
    <w:p w14:paraId="35C3824A" w14:textId="7E223881" w:rsidR="005224BA" w:rsidRDefault="005224BA" w:rsidP="003B3178"/>
    <w:p w14:paraId="01DEA700" w14:textId="2B48DB3B" w:rsidR="005224BA" w:rsidRDefault="005224BA" w:rsidP="003B3178">
      <w:r>
        <w:t>The remaining issues are captured in the way forward</w:t>
      </w:r>
      <w:r>
        <w:fldChar w:fldCharType="begin"/>
      </w:r>
      <w:r>
        <w:instrText xml:space="preserve"> REF _Ref39492742 \r \h </w:instrText>
      </w:r>
      <w:r>
        <w:fldChar w:fldCharType="separate"/>
      </w:r>
      <w:r>
        <w:t>[1]</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224BA" w14:paraId="217F5CDD" w14:textId="77777777" w:rsidTr="000F73A6">
        <w:tc>
          <w:tcPr>
            <w:tcW w:w="10763" w:type="dxa"/>
            <w:shd w:val="clear" w:color="auto" w:fill="auto"/>
          </w:tcPr>
          <w:p w14:paraId="24089FAD" w14:textId="77777777" w:rsidR="005224BA" w:rsidRPr="005224BA" w:rsidRDefault="005224BA" w:rsidP="005224BA">
            <w:r w:rsidRPr="005224BA">
              <w:t>FFS if GP#17, #,18 and GP#19 in FR2 shall be additional mandatory for Rel-16 UE</w:t>
            </w:r>
          </w:p>
          <w:p w14:paraId="3E717417" w14:textId="79E26F89" w:rsidR="005224BA" w:rsidRDefault="005224BA" w:rsidP="005224BA">
            <w:r w:rsidRPr="005224BA">
              <w:t>FFS if any gap patterns among GP#2, GP#3, GP#6, GP#7, GP#8, GP#9, GP#10 and GP#11 in FR1 shall be additional mandatory for NR only measurement for Rel-16 UE in NR SA and NR-DC operation</w:t>
            </w:r>
          </w:p>
        </w:tc>
      </w:tr>
    </w:tbl>
    <w:p w14:paraId="6021AABE" w14:textId="77777777" w:rsidR="005224BA" w:rsidRPr="003B3178" w:rsidRDefault="005224BA" w:rsidP="003B3178"/>
    <w:p w14:paraId="76C00D7C" w14:textId="32D124DA" w:rsidR="00902595" w:rsidRDefault="00902595" w:rsidP="00902595">
      <w:pPr>
        <w:pStyle w:val="Heading1"/>
        <w:jc w:val="both"/>
        <w:rPr>
          <w:rFonts w:eastAsia="SimSun"/>
          <w:lang w:val="en-US" w:eastAsia="zh-CN"/>
        </w:rPr>
      </w:pPr>
      <w:r>
        <w:rPr>
          <w:rFonts w:eastAsia="SimSun"/>
          <w:lang w:val="en-US" w:eastAsia="zh-CN"/>
        </w:rPr>
        <w:t>Discussion</w:t>
      </w:r>
    </w:p>
    <w:p w14:paraId="50C787C0" w14:textId="6BCA84F2" w:rsidR="00A97180" w:rsidRDefault="00262EE7" w:rsidP="00A97180">
      <w:pPr>
        <w:rPr>
          <w:lang w:val="en-US" w:eastAsia="zh-CN"/>
        </w:rPr>
      </w:pPr>
      <w:r w:rsidRPr="00262EE7">
        <w:rPr>
          <w:lang w:val="en-US" w:eastAsia="zh-CN"/>
        </w:rPr>
        <w:t xml:space="preserve">The </w:t>
      </w:r>
      <w:r>
        <w:rPr>
          <w:lang w:val="en-US" w:eastAsia="zh-CN"/>
        </w:rPr>
        <w:t xml:space="preserve">remaining issue is to decide the set of mandatory gap patterns for release 16. Table 1 </w:t>
      </w:r>
      <w:r w:rsidR="00DE01E3">
        <w:rPr>
          <w:lang w:val="en-US" w:eastAsia="zh-CN"/>
        </w:rPr>
        <w:t>summarizes</w:t>
      </w:r>
      <w:r>
        <w:rPr>
          <w:lang w:val="en-US" w:eastAsia="zh-CN"/>
        </w:rPr>
        <w:t xml:space="preserve"> the gap patterns which can be considered for both FR1 and FR2</w:t>
      </w:r>
    </w:p>
    <w:p w14:paraId="71C2AE92" w14:textId="77777777" w:rsidR="00262EE7" w:rsidRPr="00BE78B0" w:rsidRDefault="00262EE7" w:rsidP="00262EE7">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987"/>
        <w:gridCol w:w="1956"/>
      </w:tblGrid>
      <w:tr w:rsidR="00262EE7" w:rsidRPr="00BE78B0" w14:paraId="153F64A3"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B00C00" w14:textId="77777777" w:rsidR="00262EE7" w:rsidRPr="00BE78B0" w:rsidRDefault="00262EE7" w:rsidP="00132A09">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0C94AAC" w14:textId="77777777" w:rsidR="00262EE7" w:rsidRPr="00BE78B0" w:rsidRDefault="00262EE7" w:rsidP="00132A09">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454266D3" w14:textId="77777777" w:rsidR="00262EE7" w:rsidRPr="00BE78B0" w:rsidRDefault="00262EE7" w:rsidP="00132A09">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1F6F8B4A" w14:textId="77777777" w:rsidR="00262EE7" w:rsidRPr="00BE78B0" w:rsidRDefault="00262EE7" w:rsidP="00132A09">
            <w:pPr>
              <w:keepNext/>
              <w:keepLines/>
              <w:spacing w:after="0"/>
              <w:jc w:val="center"/>
              <w:rPr>
                <w:rFonts w:ascii="Arial" w:hAnsi="Arial"/>
                <w:b/>
                <w:sz w:val="18"/>
              </w:rPr>
            </w:pPr>
            <w:r w:rsidRPr="00BE78B0">
              <w:rPr>
                <w:rFonts w:ascii="Arial" w:hAnsi="Arial"/>
                <w:b/>
                <w:sz w:val="18"/>
              </w:rPr>
              <w:t>(MGRP, ms)</w:t>
            </w:r>
          </w:p>
        </w:tc>
      </w:tr>
      <w:tr w:rsidR="00262EE7" w:rsidRPr="00BE78B0" w14:paraId="55B5711F"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47105"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14:paraId="1170A250"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290F9435"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262EE7" w:rsidRPr="00BE78B0" w14:paraId="79D045B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C1911F"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14:paraId="18E92A74"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14:paraId="440E75F6" w14:textId="77777777" w:rsidR="00262EE7" w:rsidRPr="00171C3E" w:rsidRDefault="00262EE7" w:rsidP="00132A09">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262EE7" w:rsidRPr="00BE78B0" w14:paraId="78B3C72A"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0E83A6"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5DD43F5"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484E0E1"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40</w:t>
            </w:r>
          </w:p>
        </w:tc>
      </w:tr>
      <w:tr w:rsidR="00262EE7" w:rsidRPr="00BE78B0" w14:paraId="4652E9A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EC95A3"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6355FF6"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8AF40BB" w14:textId="77777777" w:rsidR="00262EE7" w:rsidRPr="00BE78B0" w:rsidRDefault="00262EE7" w:rsidP="00132A09">
            <w:pPr>
              <w:keepNext/>
              <w:keepLines/>
              <w:spacing w:after="0"/>
              <w:jc w:val="center"/>
              <w:rPr>
                <w:rFonts w:ascii="Arial" w:hAnsi="Arial"/>
                <w:snapToGrid w:val="0"/>
                <w:sz w:val="18"/>
              </w:rPr>
            </w:pPr>
            <w:r w:rsidRPr="00BE78B0">
              <w:rPr>
                <w:rFonts w:ascii="Arial" w:hAnsi="Arial"/>
                <w:snapToGrid w:val="0"/>
                <w:sz w:val="18"/>
                <w:lang w:eastAsia="ko-KR"/>
              </w:rPr>
              <w:t>80</w:t>
            </w:r>
          </w:p>
        </w:tc>
      </w:tr>
      <w:tr w:rsidR="00262EE7" w:rsidRPr="00BE78B0" w14:paraId="361D60E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DB5DF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BB10846"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197582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262EE7" w:rsidRPr="00BE78B0" w14:paraId="69FDD03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1A5E9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EACCD2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64757B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74AA450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928BC2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AC7ABB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1278A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791E304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25F7A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29A95D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F7225B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03A6CC5B"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2E05B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E9EA1C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6B1877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7CDCBB6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FA76A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13A6DC5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35F5F6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5A3ED43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0F34D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16AF9D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FFF8FD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260AB4E9"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F63D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187367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B40F52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4514F56A"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CB2843"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3D44F1C"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2EBA49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13E9BCD0" w14:textId="77777777" w:rsidTr="00132A0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5017B9D3"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940B71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2BC7BE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262EE7" w:rsidRPr="00BE78B0" w14:paraId="236169D5"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8FD2905"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31B6ACC"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DDD06F9" w14:textId="77777777" w:rsidR="00262EE7" w:rsidRPr="00171C3E" w:rsidRDefault="00262EE7" w:rsidP="00132A09">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262EE7" w:rsidRPr="00BE78B0" w14:paraId="0F25254C"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25CF1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486A6D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CBB0E6C"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472925E9"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1482D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70EC4EB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494AFC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4DF5AFF6"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A03EB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E9237C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A73F7C8"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556A3A5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6C5764"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8618E2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197BE3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48FF814B"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74C47E9"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46F939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77E729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262EE7" w:rsidRPr="00BE78B0" w14:paraId="061B3B6D"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100420"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A7AE5F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7D5F4C1"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20</w:t>
            </w:r>
          </w:p>
        </w:tc>
      </w:tr>
      <w:tr w:rsidR="00262EE7" w:rsidRPr="00BE78B0" w14:paraId="28AC8AC2"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DC3779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ED1035A"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37A5F73"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rPr>
              <w:t>40</w:t>
            </w:r>
          </w:p>
        </w:tc>
      </w:tr>
      <w:tr w:rsidR="00262EE7" w:rsidRPr="00BE78B0" w14:paraId="2F28D681"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E53EEFE"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5048127"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DBB12D"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262EE7" w:rsidRPr="00BE78B0" w14:paraId="3FC8D690" w14:textId="77777777" w:rsidTr="00132A09">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B9CD75"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F0BDCFF"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529CDCB" w14:textId="77777777" w:rsidR="00262EE7" w:rsidRPr="00BE78B0" w:rsidRDefault="00262EE7" w:rsidP="00132A09">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16DC28C8" w14:textId="77777777" w:rsidR="00262EE7" w:rsidRDefault="00262EE7" w:rsidP="00262EE7">
      <w:pPr>
        <w:rPr>
          <w:lang w:val="en-US" w:eastAsia="zh-CN"/>
        </w:rPr>
      </w:pPr>
    </w:p>
    <w:p w14:paraId="17154BAA" w14:textId="77777777" w:rsidR="00262EE7" w:rsidRDefault="00262EE7" w:rsidP="00262EE7">
      <w:pPr>
        <w:rPr>
          <w:lang w:val="en-US" w:eastAsia="zh-CN"/>
        </w:rPr>
      </w:pPr>
      <w:r>
        <w:rPr>
          <w:lang w:val="en-US" w:eastAsia="zh-CN"/>
        </w:rPr>
        <w:t>The four patterns shown in green are mandatory in release 15, based on earlier RAN4 decision. We now analyze possible further mandatory gap patterns. All 24 NR measurement gap patterns have a use case (otherwise they would not have been included in release 16), however a subset needs to be decided as mandatory from rel-16 onwards.</w:t>
      </w:r>
    </w:p>
    <w:p w14:paraId="4AC2C0BD" w14:textId="0971E6C6" w:rsidR="00262EE7" w:rsidRDefault="00262EE7" w:rsidP="00A97180">
      <w:pPr>
        <w:rPr>
          <w:lang w:val="en-US" w:eastAsia="zh-CN"/>
        </w:rPr>
      </w:pPr>
      <w:r>
        <w:rPr>
          <w:lang w:val="en-US" w:eastAsia="zh-CN"/>
        </w:rPr>
        <w:t>As can be seen, gap patterns are parameterized by MGL (duration) and MGRP (repetition period). Broadly speaking</w:t>
      </w:r>
    </w:p>
    <w:p w14:paraId="71AEF56C" w14:textId="2BE07B86" w:rsidR="00262EE7" w:rsidRDefault="00262EE7" w:rsidP="000F73A6">
      <w:pPr>
        <w:numPr>
          <w:ilvl w:val="1"/>
          <w:numId w:val="6"/>
        </w:numPr>
        <w:rPr>
          <w:lang w:val="en-US" w:eastAsia="zh-CN"/>
        </w:rPr>
      </w:pPr>
      <w:r>
        <w:rPr>
          <w:lang w:val="en-US" w:eastAsia="zh-CN"/>
        </w:rPr>
        <w:t xml:space="preserve">There is no benefit to having a longer MGL than is needed considering the possible SSB burst timing at the UE + switching time. For example, if </w:t>
      </w:r>
      <w:r w:rsidR="000A2FDD">
        <w:rPr>
          <w:lang w:val="en-US" w:eastAsia="zh-CN"/>
        </w:rPr>
        <w:t xml:space="preserve"> a 3</w:t>
      </w:r>
      <w:r>
        <w:rPr>
          <w:lang w:val="en-US" w:eastAsia="zh-CN"/>
        </w:rPr>
        <w:t xml:space="preserve">ms SMTC </w:t>
      </w:r>
      <w:r w:rsidR="000A2FDD">
        <w:rPr>
          <w:lang w:val="en-US" w:eastAsia="zh-CN"/>
        </w:rPr>
        <w:t>is used, then a 4ms MGL is sufficient for FR1 and per UE measurements, and 3.5ms is sufficient for FR2 measurements. For this example case, it would then make sense from a network point of view to use MG#6,7,8 or 9 (FR1/per UE) or MG#16,17,18 or 19 (FR2)</w:t>
      </w:r>
    </w:p>
    <w:p w14:paraId="5DEF8D7C" w14:textId="6BBA5A72" w:rsidR="000A2FDD" w:rsidRDefault="000A2FDD" w:rsidP="000F73A6">
      <w:pPr>
        <w:numPr>
          <w:ilvl w:val="1"/>
          <w:numId w:val="6"/>
        </w:numPr>
        <w:rPr>
          <w:lang w:val="en-US" w:eastAsia="zh-CN"/>
        </w:rPr>
      </w:pPr>
      <w:r>
        <w:rPr>
          <w:lang w:val="en-US" w:eastAsia="zh-CN"/>
        </w:rPr>
        <w:t>Different MGRP is used primarily to the trade-off of measurement delay versus throughput impact. For example, if MGRP=80ms gives sufficient measurement delay it would be better to use this setting than 20ms or 40ms MGRP.</w:t>
      </w:r>
    </w:p>
    <w:p w14:paraId="567B5CF7" w14:textId="1CE98524" w:rsidR="000A2FDD" w:rsidRDefault="000A2FDD" w:rsidP="000A2FDD">
      <w:pPr>
        <w:rPr>
          <w:lang w:val="en-US" w:eastAsia="zh-CN"/>
        </w:rPr>
      </w:pPr>
      <w:r>
        <w:rPr>
          <w:lang w:val="en-US" w:eastAsia="zh-CN"/>
        </w:rPr>
        <w:t xml:space="preserve">Measurements can always be performed with a longer MGL and a shorter MGRP. For this reason, the longest MGL is mandatory in release 15. For MGRP, the two mid settings (40ms and 80ms) have been made mandatory in R15. 20ms was considered to have </w:t>
      </w:r>
      <w:r w:rsidR="0033218C">
        <w:rPr>
          <w:lang w:val="en-US" w:eastAsia="zh-CN"/>
        </w:rPr>
        <w:t xml:space="preserve">a </w:t>
      </w:r>
      <w:r>
        <w:rPr>
          <w:lang w:val="en-US" w:eastAsia="zh-CN"/>
        </w:rPr>
        <w:t xml:space="preserve">large throughput impact, and the use of 160ms MGRP could be avoided (albeit with more overhead) with </w:t>
      </w:r>
      <w:r w:rsidR="0033218C">
        <w:rPr>
          <w:lang w:val="en-US" w:eastAsia="zh-CN"/>
        </w:rPr>
        <w:t>the use of 80ms MGRP.</w:t>
      </w:r>
    </w:p>
    <w:p w14:paraId="45A56E80" w14:textId="3E1B6C49" w:rsidR="0033218C" w:rsidRDefault="0033218C" w:rsidP="000A2FDD">
      <w:pPr>
        <w:rPr>
          <w:lang w:val="en-US" w:eastAsia="zh-CN"/>
        </w:rPr>
      </w:pPr>
      <w:r>
        <w:rPr>
          <w:lang w:val="en-US" w:eastAsia="zh-CN"/>
        </w:rPr>
        <w:t>From this perspective we see a clear priority for mandatory additional MG</w:t>
      </w:r>
    </w:p>
    <w:p w14:paraId="3D160323" w14:textId="0D843BDB" w:rsidR="0033218C" w:rsidRDefault="0033218C" w:rsidP="000F73A6">
      <w:pPr>
        <w:numPr>
          <w:ilvl w:val="0"/>
          <w:numId w:val="8"/>
        </w:numPr>
        <w:rPr>
          <w:lang w:val="en-US" w:eastAsia="zh-CN"/>
        </w:rPr>
      </w:pPr>
      <w:r>
        <w:rPr>
          <w:lang w:val="en-US" w:eastAsia="zh-CN"/>
        </w:rPr>
        <w:t>Priority #1 : More efficient support fo</w:t>
      </w:r>
      <w:r w:rsidR="000313B6">
        <w:rPr>
          <w:lang w:val="en-US" w:eastAsia="zh-CN"/>
        </w:rPr>
        <w:t>r shorter SMTC/SS burst</w:t>
      </w:r>
    </w:p>
    <w:p w14:paraId="24F8E700" w14:textId="215CDADC" w:rsidR="000313B6" w:rsidRDefault="000313B6" w:rsidP="000F73A6">
      <w:pPr>
        <w:numPr>
          <w:ilvl w:val="0"/>
          <w:numId w:val="8"/>
        </w:numPr>
        <w:rPr>
          <w:lang w:val="en-US" w:eastAsia="zh-CN"/>
        </w:rPr>
      </w:pPr>
      <w:r>
        <w:rPr>
          <w:lang w:val="en-US" w:eastAsia="zh-CN"/>
        </w:rPr>
        <w:t>Priority #2 : More efficient support for background and less time critical mobility operations (such as searching for offload layer)</w:t>
      </w:r>
    </w:p>
    <w:p w14:paraId="1DF53EB0" w14:textId="15AB7759" w:rsidR="000313B6" w:rsidRDefault="000313B6" w:rsidP="000F73A6">
      <w:pPr>
        <w:numPr>
          <w:ilvl w:val="0"/>
          <w:numId w:val="8"/>
        </w:numPr>
        <w:rPr>
          <w:lang w:val="en-US" w:eastAsia="zh-CN"/>
        </w:rPr>
      </w:pPr>
      <w:r>
        <w:rPr>
          <w:lang w:val="en-US" w:eastAsia="zh-CN"/>
        </w:rPr>
        <w:t>Priority #3 : Support for “high performance” measurements with low delay.</w:t>
      </w:r>
    </w:p>
    <w:p w14:paraId="76501D8C" w14:textId="77777777" w:rsidR="000313B6" w:rsidRDefault="000313B6" w:rsidP="000A2FDD">
      <w:pPr>
        <w:rPr>
          <w:lang w:val="en-US" w:eastAsia="zh-CN"/>
        </w:rPr>
      </w:pPr>
      <w:r>
        <w:rPr>
          <w:lang w:val="en-US" w:eastAsia="zh-CN"/>
        </w:rPr>
        <w:t>With this in mind, we provide proposals for MG#2-11 and MG#12-23 in priority order.</w:t>
      </w:r>
    </w:p>
    <w:p w14:paraId="3033B2AC" w14:textId="242A77E7" w:rsidR="000313B6" w:rsidRDefault="000313B6" w:rsidP="000313B6">
      <w:pPr>
        <w:pStyle w:val="Heading2"/>
        <w:rPr>
          <w:lang w:val="en-US" w:eastAsia="zh-CN"/>
        </w:rPr>
      </w:pPr>
      <w:r>
        <w:rPr>
          <w:lang w:val="en-US" w:eastAsia="zh-CN"/>
        </w:rPr>
        <w:lastRenderedPageBreak/>
        <w:t>Gap patterns MG#2-MG#11</w:t>
      </w:r>
    </w:p>
    <w:p w14:paraId="0C46AE44" w14:textId="6991BAE0" w:rsidR="000313B6" w:rsidRDefault="00A41F45" w:rsidP="007100FE">
      <w:pPr>
        <w:ind w:left="284" w:hanging="284"/>
        <w:rPr>
          <w:lang w:val="en-US" w:eastAsia="zh-CN"/>
        </w:rPr>
      </w:pPr>
      <w:r>
        <w:rPr>
          <w:lang w:val="en-US" w:eastAsia="zh-CN"/>
        </w:rPr>
        <w:t xml:space="preserve">For FR1, </w:t>
      </w:r>
      <w:r w:rsidRPr="005224BA">
        <w:t xml:space="preserve">GP#2, GP#3, GP#6, GP#7, GP#8, GP#9, GP#10 and GP#11 </w:t>
      </w:r>
      <w:r>
        <w:t xml:space="preserve"> are candidates from the WF as mandatory gap patterns. </w:t>
      </w:r>
      <w:r w:rsidR="007100FE">
        <w:rPr>
          <w:lang w:val="en-US" w:eastAsia="zh-CN"/>
        </w:rPr>
        <w:t>We propose that at least GP#2 and GP#3 are mandatory to address priority #1. GP#7 and GP#8 would also be beneficial to address priority #1</w:t>
      </w:r>
      <w:r w:rsidR="00DD42DE">
        <w:rPr>
          <w:lang w:val="en-US" w:eastAsia="zh-CN"/>
        </w:rPr>
        <w:t xml:space="preserve">. </w:t>
      </w:r>
    </w:p>
    <w:p w14:paraId="4E00C25A" w14:textId="12C28A1F" w:rsidR="00DD42DE" w:rsidRDefault="00DD42DE" w:rsidP="007100FE">
      <w:pPr>
        <w:ind w:left="284" w:hanging="284"/>
        <w:rPr>
          <w:lang w:val="en-US" w:eastAsia="zh-CN"/>
        </w:rPr>
      </w:pPr>
      <w:r>
        <w:rPr>
          <w:lang w:val="en-US" w:eastAsia="zh-CN"/>
        </w:rPr>
        <w:t>We also propose that at least GP</w:t>
      </w:r>
      <w:r w:rsidR="00A41F45">
        <w:rPr>
          <w:lang w:val="en-US" w:eastAsia="zh-CN"/>
        </w:rPr>
        <w:t>9</w:t>
      </w:r>
      <w:r>
        <w:rPr>
          <w:lang w:val="en-US" w:eastAsia="zh-CN"/>
        </w:rPr>
        <w:t xml:space="preserve"> is mandated to address priority #2. GP#11 would also be beneficial to address priority #2</w:t>
      </w:r>
    </w:p>
    <w:p w14:paraId="4987C418" w14:textId="279EA5B0" w:rsidR="00DD42DE" w:rsidRDefault="00DD42DE" w:rsidP="007100FE">
      <w:pPr>
        <w:ind w:left="284" w:hanging="284"/>
        <w:rPr>
          <w:lang w:val="en-US" w:eastAsia="zh-CN"/>
        </w:rPr>
      </w:pPr>
      <w:r>
        <w:rPr>
          <w:lang w:val="en-US" w:eastAsia="zh-CN"/>
        </w:rPr>
        <w:t>We do not think that priority #3 needs to be addressed, given that release 15 devices can work with mandatory support for 40ms and 80ms MGRP.</w:t>
      </w:r>
    </w:p>
    <w:p w14:paraId="7D0653E3" w14:textId="7A6D0469" w:rsidR="00DD42DE" w:rsidRDefault="00DD42DE" w:rsidP="00DD42DE">
      <w:pPr>
        <w:ind w:left="284" w:hanging="284"/>
        <w:rPr>
          <w:lang w:val="en-US" w:eastAsia="zh-CN"/>
        </w:rPr>
      </w:pPr>
      <w:r>
        <w:rPr>
          <w:b/>
          <w:bCs/>
          <w:lang w:val="en-US" w:eastAsia="zh-CN"/>
        </w:rPr>
        <w:t xml:space="preserve">Proposal 1: </w:t>
      </w:r>
      <w:r w:rsidRPr="00DD42DE">
        <w:rPr>
          <w:b/>
          <w:bCs/>
          <w:lang w:val="en-US" w:eastAsia="zh-CN"/>
        </w:rPr>
        <w:t>At least GP#2 and GP#3 are mandatory to address priority #1. GP#7 and GP#8 would also be beneficial to address priority #1</w:t>
      </w:r>
      <w:r>
        <w:rPr>
          <w:lang w:val="en-US" w:eastAsia="zh-CN"/>
        </w:rPr>
        <w:t xml:space="preserve">. </w:t>
      </w:r>
    </w:p>
    <w:p w14:paraId="6EFA2BCF" w14:textId="63422159" w:rsidR="00DD42DE" w:rsidRPr="00DD42DE" w:rsidRDefault="00DD42DE" w:rsidP="00DD42DE">
      <w:pPr>
        <w:ind w:left="284" w:hanging="284"/>
        <w:rPr>
          <w:b/>
          <w:bCs/>
          <w:lang w:val="en-US" w:eastAsia="zh-CN"/>
        </w:rPr>
      </w:pPr>
      <w:r>
        <w:rPr>
          <w:b/>
          <w:bCs/>
          <w:lang w:val="en-US" w:eastAsia="zh-CN"/>
        </w:rPr>
        <w:t>Proposal 2</w:t>
      </w:r>
      <w:r w:rsidRPr="00DD42DE">
        <w:rPr>
          <w:lang w:val="en-US" w:eastAsia="zh-CN"/>
        </w:rPr>
        <w:t>:</w:t>
      </w:r>
      <w:r>
        <w:rPr>
          <w:lang w:val="en-US" w:eastAsia="zh-CN"/>
        </w:rPr>
        <w:t xml:space="preserve"> </w:t>
      </w:r>
      <w:r w:rsidRPr="00DD42DE">
        <w:rPr>
          <w:b/>
          <w:bCs/>
          <w:lang w:val="en-US" w:eastAsia="zh-CN"/>
        </w:rPr>
        <w:t>At least GP</w:t>
      </w:r>
      <w:r w:rsidR="00A41F45">
        <w:rPr>
          <w:b/>
          <w:bCs/>
          <w:lang w:val="en-US" w:eastAsia="zh-CN"/>
        </w:rPr>
        <w:t>#9</w:t>
      </w:r>
      <w:r w:rsidRPr="00DD42DE">
        <w:rPr>
          <w:b/>
          <w:bCs/>
          <w:lang w:val="en-US" w:eastAsia="zh-CN"/>
        </w:rPr>
        <w:t xml:space="preserve"> is mandated to address priority #2. GP#11 would also be beneficial to address priority #2</w:t>
      </w:r>
    </w:p>
    <w:p w14:paraId="0F5E99BE" w14:textId="77777777" w:rsidR="007100FE" w:rsidRDefault="007100FE" w:rsidP="00DD42DE">
      <w:pPr>
        <w:rPr>
          <w:lang w:val="en-US" w:eastAsia="zh-CN"/>
        </w:rPr>
      </w:pPr>
    </w:p>
    <w:p w14:paraId="5FC082BF" w14:textId="7EB9421E" w:rsidR="000313B6" w:rsidRPr="000313B6" w:rsidRDefault="000313B6" w:rsidP="000313B6">
      <w:pPr>
        <w:pStyle w:val="Heading2"/>
        <w:rPr>
          <w:lang w:val="en-US" w:eastAsia="zh-CN"/>
        </w:rPr>
      </w:pPr>
      <w:r>
        <w:rPr>
          <w:lang w:val="en-US" w:eastAsia="zh-CN"/>
        </w:rPr>
        <w:t>Gap patterns MG#12-MG#23</w:t>
      </w:r>
    </w:p>
    <w:p w14:paraId="33EE9574" w14:textId="507B37A7" w:rsidR="000A2FDD" w:rsidRDefault="00DD42DE" w:rsidP="00DD42DE">
      <w:r>
        <w:rPr>
          <w:lang w:val="en-US" w:eastAsia="zh-CN"/>
        </w:rPr>
        <w:t xml:space="preserve">For FR2, </w:t>
      </w:r>
      <w:r w:rsidR="00A41F45">
        <w:rPr>
          <w:lang w:val="en-US" w:eastAsia="zh-CN"/>
        </w:rPr>
        <w:t xml:space="preserve">candidate gap patterns from the WF are </w:t>
      </w:r>
      <w:r w:rsidR="00A41F45" w:rsidRPr="005224BA">
        <w:t>GP#17, #,18 and GP#19</w:t>
      </w:r>
      <w:r w:rsidR="00A41F45">
        <w:t>. Similarly as proposals for FR1, we propose</w:t>
      </w:r>
    </w:p>
    <w:p w14:paraId="2212F2E3" w14:textId="54207BAC" w:rsidR="00A41F45" w:rsidRDefault="00A41F45" w:rsidP="00DD42DE">
      <w:pPr>
        <w:rPr>
          <w:b/>
          <w:bCs/>
        </w:rPr>
      </w:pPr>
      <w:r>
        <w:rPr>
          <w:b/>
          <w:bCs/>
        </w:rPr>
        <w:t>Proposal 3 : At least GP#17 and GP#18 are mandatory to address priority #1</w:t>
      </w:r>
    </w:p>
    <w:p w14:paraId="7D355F48" w14:textId="783FABA5" w:rsidR="00A41F45" w:rsidRPr="00A41F45" w:rsidRDefault="00A41F45" w:rsidP="00DD42DE">
      <w:pPr>
        <w:rPr>
          <w:b/>
          <w:bCs/>
          <w:lang w:val="en-US" w:eastAsia="zh-CN"/>
        </w:rPr>
      </w:pPr>
      <w:r>
        <w:rPr>
          <w:b/>
          <w:bCs/>
        </w:rPr>
        <w:t>Proposal 3 : GP#19 would also be preferred to address priority #2</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0C6EB263" w14:textId="77777777" w:rsidR="00A41F45" w:rsidRDefault="00A41F45" w:rsidP="00A41F45">
      <w:pPr>
        <w:ind w:left="284" w:hanging="284"/>
        <w:rPr>
          <w:lang w:val="en-US" w:eastAsia="zh-CN"/>
        </w:rPr>
      </w:pPr>
      <w:r>
        <w:rPr>
          <w:b/>
          <w:bCs/>
          <w:lang w:val="en-US" w:eastAsia="zh-CN"/>
        </w:rPr>
        <w:t xml:space="preserve">Proposal 1: </w:t>
      </w:r>
      <w:r w:rsidRPr="00DD42DE">
        <w:rPr>
          <w:b/>
          <w:bCs/>
          <w:lang w:val="en-US" w:eastAsia="zh-CN"/>
        </w:rPr>
        <w:t>At least GP#2 and GP#3 are mandatory to address priority #1. GP#7 and GP#8 would also be beneficial to address priority #1</w:t>
      </w:r>
      <w:r>
        <w:rPr>
          <w:lang w:val="en-US" w:eastAsia="zh-CN"/>
        </w:rPr>
        <w:t xml:space="preserve">. </w:t>
      </w:r>
    </w:p>
    <w:p w14:paraId="0DBE3265" w14:textId="77777777" w:rsidR="00A41F45" w:rsidRPr="00DD42DE" w:rsidRDefault="00A41F45" w:rsidP="00A41F45">
      <w:pPr>
        <w:ind w:left="284" w:hanging="284"/>
        <w:rPr>
          <w:b/>
          <w:bCs/>
          <w:lang w:val="en-US" w:eastAsia="zh-CN"/>
        </w:rPr>
      </w:pPr>
      <w:r>
        <w:rPr>
          <w:b/>
          <w:bCs/>
          <w:lang w:val="en-US" w:eastAsia="zh-CN"/>
        </w:rPr>
        <w:t>Proposal 2</w:t>
      </w:r>
      <w:r w:rsidRPr="00DD42DE">
        <w:rPr>
          <w:lang w:val="en-US" w:eastAsia="zh-CN"/>
        </w:rPr>
        <w:t>:</w:t>
      </w:r>
      <w:r>
        <w:rPr>
          <w:lang w:val="en-US" w:eastAsia="zh-CN"/>
        </w:rPr>
        <w:t xml:space="preserve"> </w:t>
      </w:r>
      <w:r w:rsidRPr="00DD42DE">
        <w:rPr>
          <w:b/>
          <w:bCs/>
          <w:lang w:val="en-US" w:eastAsia="zh-CN"/>
        </w:rPr>
        <w:t>At least GP</w:t>
      </w:r>
      <w:r>
        <w:rPr>
          <w:b/>
          <w:bCs/>
          <w:lang w:val="en-US" w:eastAsia="zh-CN"/>
        </w:rPr>
        <w:t>#9</w:t>
      </w:r>
      <w:r w:rsidRPr="00DD42DE">
        <w:rPr>
          <w:b/>
          <w:bCs/>
          <w:lang w:val="en-US" w:eastAsia="zh-CN"/>
        </w:rPr>
        <w:t xml:space="preserve"> is mandated to address priority #2. GP#11 would also be beneficial to address priority #2</w:t>
      </w:r>
    </w:p>
    <w:p w14:paraId="4122FDC9" w14:textId="77777777" w:rsidR="00A41F45" w:rsidRDefault="00A41F45" w:rsidP="00A41F45">
      <w:pPr>
        <w:rPr>
          <w:b/>
          <w:bCs/>
        </w:rPr>
      </w:pPr>
      <w:r>
        <w:rPr>
          <w:b/>
          <w:bCs/>
        </w:rPr>
        <w:t>Proposal 3 : At least GP#17 and GP#18 are mandatory to address priority #1</w:t>
      </w:r>
    </w:p>
    <w:p w14:paraId="766EE7ED" w14:textId="77777777" w:rsidR="00A41F45" w:rsidRPr="00A41F45" w:rsidRDefault="00A41F45" w:rsidP="00A41F45">
      <w:pPr>
        <w:rPr>
          <w:b/>
          <w:bCs/>
          <w:lang w:val="en-US" w:eastAsia="zh-CN"/>
        </w:rPr>
      </w:pPr>
      <w:r>
        <w:rPr>
          <w:b/>
          <w:bCs/>
        </w:rPr>
        <w:t>Proposal 3 : GP#19 would also be preferred to address priority #2</w:t>
      </w: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8779AC2" w:rsidR="003B3178" w:rsidRDefault="007968F6" w:rsidP="005224BA">
      <w:pPr>
        <w:pStyle w:val="3GPPNormalText"/>
        <w:numPr>
          <w:ilvl w:val="0"/>
          <w:numId w:val="5"/>
        </w:numPr>
        <w:rPr>
          <w:szCs w:val="20"/>
          <w:lang w:eastAsia="zh-CN"/>
        </w:rPr>
      </w:pPr>
      <w:bookmarkStart w:id="1" w:name="_Ref39492742"/>
      <w:r w:rsidRPr="007968F6">
        <w:rPr>
          <w:szCs w:val="20"/>
          <w:lang w:eastAsia="zh-CN"/>
        </w:rPr>
        <w:t>R4-20</w:t>
      </w:r>
      <w:r w:rsidR="005224BA">
        <w:rPr>
          <w:szCs w:val="20"/>
          <w:lang w:eastAsia="zh-CN"/>
        </w:rPr>
        <w:t>05345</w:t>
      </w:r>
      <w:r w:rsidR="003B3178">
        <w:rPr>
          <w:szCs w:val="20"/>
          <w:lang w:eastAsia="zh-CN"/>
        </w:rPr>
        <w:t>, “</w:t>
      </w:r>
      <w:r w:rsidR="005224BA" w:rsidRPr="005224BA">
        <w:rPr>
          <w:szCs w:val="20"/>
          <w:lang w:eastAsia="zh-CN"/>
        </w:rPr>
        <w:t>WF on R16 NR RRM enhancements - Mandatory MG patterns</w:t>
      </w:r>
      <w:r w:rsidR="003B3178">
        <w:rPr>
          <w:szCs w:val="20"/>
          <w:lang w:eastAsia="zh-CN"/>
        </w:rPr>
        <w:t xml:space="preserve">”, </w:t>
      </w:r>
      <w:r w:rsidR="005224BA">
        <w:rPr>
          <w:szCs w:val="20"/>
          <w:lang w:eastAsia="zh-CN"/>
        </w:rPr>
        <w:t>ZTE</w:t>
      </w:r>
      <w:bookmarkEnd w:id="1"/>
    </w:p>
    <w:p w14:paraId="7F78E6B4" w14:textId="42FEEA80" w:rsidR="005224BA" w:rsidRPr="005224BA" w:rsidRDefault="005224BA" w:rsidP="005224BA">
      <w:pPr>
        <w:pStyle w:val="3GPPNormalText"/>
        <w:numPr>
          <w:ilvl w:val="0"/>
          <w:numId w:val="5"/>
        </w:numPr>
        <w:rPr>
          <w:szCs w:val="20"/>
          <w:lang w:eastAsia="zh-CN"/>
        </w:rPr>
      </w:pPr>
      <w:bookmarkStart w:id="2" w:name="_Ref39492777"/>
      <w:r w:rsidRPr="005224BA">
        <w:rPr>
          <w:szCs w:val="20"/>
          <w:lang w:eastAsia="zh-CN"/>
        </w:rPr>
        <w:t>R4-2005846</w:t>
      </w:r>
      <w:r w:rsidRPr="005224BA">
        <w:rPr>
          <w:szCs w:val="20"/>
          <w:lang w:eastAsia="zh-CN"/>
        </w:rPr>
        <w:tab/>
      </w:r>
      <w:r>
        <w:rPr>
          <w:szCs w:val="20"/>
          <w:lang w:eastAsia="zh-CN"/>
        </w:rPr>
        <w:t>, “</w:t>
      </w:r>
      <w:r w:rsidRPr="005224BA">
        <w:rPr>
          <w:szCs w:val="20"/>
          <w:lang w:eastAsia="zh-CN"/>
        </w:rPr>
        <w:t>LS on mandatory of measurement gap patterns</w:t>
      </w:r>
      <w:r>
        <w:rPr>
          <w:szCs w:val="20"/>
          <w:lang w:eastAsia="zh-CN"/>
        </w:rPr>
        <w:t>”, ZTE</w:t>
      </w:r>
      <w:bookmarkEnd w:id="2"/>
    </w:p>
    <w:sectPr w:rsidR="005224BA" w:rsidRPr="005224B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5E8E7" w14:textId="77777777" w:rsidR="00B84E79" w:rsidRDefault="00B84E79">
      <w:r>
        <w:separator/>
      </w:r>
    </w:p>
  </w:endnote>
  <w:endnote w:type="continuationSeparator" w:id="0">
    <w:p w14:paraId="0A4ECCD8" w14:textId="77777777" w:rsidR="00B84E79" w:rsidRDefault="00B8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C61D0" w14:textId="77777777" w:rsidR="00B84E79" w:rsidRDefault="00B84E79">
      <w:r>
        <w:separator/>
      </w:r>
    </w:p>
  </w:footnote>
  <w:footnote w:type="continuationSeparator" w:id="0">
    <w:p w14:paraId="30DB4993" w14:textId="77777777" w:rsidR="00B84E79" w:rsidRDefault="00B84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48437B9"/>
    <w:multiLevelType w:val="hybridMultilevel"/>
    <w:tmpl w:val="05A4A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6"/>
  </w:num>
  <w:num w:numId="3">
    <w:abstractNumId w:val="7"/>
  </w:num>
  <w:num w:numId="4">
    <w:abstractNumId w:val="2"/>
  </w:num>
  <w:num w:numId="5">
    <w:abstractNumId w:val="3"/>
  </w:num>
  <w:num w:numId="6">
    <w:abstractNumId w:val="0"/>
  </w:num>
  <w:num w:numId="7">
    <w:abstractNumId w:val="5"/>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3B6"/>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554"/>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2FDD"/>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3A6"/>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8E3"/>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EE7"/>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18C"/>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4BA"/>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3B5"/>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0FE"/>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5E3"/>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378"/>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1F45"/>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4E79"/>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2DE"/>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1E3"/>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28B"/>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09494135">
      <w:bodyDiv w:val="1"/>
      <w:marLeft w:val="0"/>
      <w:marRight w:val="0"/>
      <w:marTop w:val="0"/>
      <w:marBottom w:val="0"/>
      <w:divBdr>
        <w:top w:val="none" w:sz="0" w:space="0" w:color="auto"/>
        <w:left w:val="none" w:sz="0" w:space="0" w:color="auto"/>
        <w:bottom w:val="none" w:sz="0" w:space="0" w:color="auto"/>
        <w:right w:val="none" w:sz="0" w:space="0" w:color="auto"/>
      </w:divBdr>
      <w:divsChild>
        <w:div w:id="661272106">
          <w:marLeft w:val="547"/>
          <w:marRight w:val="0"/>
          <w:marTop w:val="115"/>
          <w:marBottom w:val="0"/>
          <w:divBdr>
            <w:top w:val="none" w:sz="0" w:space="0" w:color="auto"/>
            <w:left w:val="none" w:sz="0" w:space="0" w:color="auto"/>
            <w:bottom w:val="none" w:sz="0" w:space="0" w:color="auto"/>
            <w:right w:val="none" w:sz="0" w:space="0" w:color="auto"/>
          </w:divBdr>
        </w:div>
        <w:div w:id="1825315399">
          <w:marLeft w:val="547"/>
          <w:marRight w:val="0"/>
          <w:marTop w:val="115"/>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72FB35A2-7490-40BB-96B9-C333FD96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3</cp:revision>
  <cp:lastPrinted>2009-04-22T13:01:00Z</cp:lastPrinted>
  <dcterms:created xsi:type="dcterms:W3CDTF">2020-05-15T14:15:00Z</dcterms:created>
  <dcterms:modified xsi:type="dcterms:W3CDTF">2020-05-15T14:15:00Z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